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099" w:rsidRPr="00DB036D" w:rsidRDefault="000F0099" w:rsidP="00E840B4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  <w:r>
        <w:rPr>
          <w:rFonts w:ascii="Times New Roman" w:hAnsi="Times New Roman"/>
          <w:b/>
          <w:color w:val="FF0000"/>
          <w:sz w:val="38"/>
          <w:szCs w:val="38"/>
          <w:u w:val="single"/>
        </w:rPr>
        <w:t>ЗАМЕСТИТЕЛЬ МИНИСТРА ОБРАЗОВАНИЯ</w:t>
      </w:r>
      <w:r w:rsidRPr="00371357">
        <w:rPr>
          <w:rFonts w:ascii="Times New Roman" w:hAnsi="Times New Roman"/>
          <w:b/>
          <w:color w:val="FF0000"/>
          <w:sz w:val="38"/>
          <w:szCs w:val="38"/>
          <w:u w:val="single"/>
        </w:rPr>
        <w:t xml:space="preserve"> УЧЕНИЧЕСКОГО САМОУПРАВЛЕНИЯ "СОЗВЕЗДИЕ" </w:t>
      </w:r>
      <w:r w:rsidRPr="00DB036D">
        <w:rPr>
          <w:rFonts w:ascii="Times New Roman" w:hAnsi="Times New Roman"/>
          <w:b/>
          <w:sz w:val="40"/>
          <w:szCs w:val="40"/>
          <w:u w:val="single"/>
        </w:rPr>
        <w:t>МОУ "Школа-гимназия №6" г. Джанкоя</w:t>
      </w:r>
    </w:p>
    <w:p w:rsidR="000F0099" w:rsidRPr="00371357" w:rsidRDefault="000F0099" w:rsidP="00371357">
      <w:pPr>
        <w:rPr>
          <w:rFonts w:ascii="Georgia" w:hAnsi="Georgia"/>
          <w:sz w:val="26"/>
          <w:szCs w:val="26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s1026" type="#_x0000_t75" alt="https://pp.userapi.com/c849332/v849332159/110baa/K9UR1Bwpvls.jpg" style="position:absolute;margin-left:-7.85pt;margin-top:.6pt;width:276pt;height:361.45pt;z-index:251658240;visibility:visible;mso-wrap-distance-bottom:.61pt" wrapcoords="1467 0 998 90 117 538 0 1076 -59 20076 59 20793 117 20928 939 21510 1291 21555 20309 21555 20661 21510 21483 20928 21600 20300 21600 1165 21483 583 20543 90 20133 0 1467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">
            <v:imagedata r:id="rId5" o:title=""/>
            <o:lock v:ext="edit" aspectratio="f"/>
            <w10:wrap type="through"/>
          </v:shape>
        </w:pict>
      </w:r>
      <w:r w:rsidRPr="00371357">
        <w:rPr>
          <w:rFonts w:ascii="Georgia" w:hAnsi="Georgia"/>
          <w:sz w:val="26"/>
          <w:szCs w:val="26"/>
        </w:rPr>
        <w:t xml:space="preserve">Я, Поджарова </w:t>
      </w:r>
      <w:r>
        <w:rPr>
          <w:rFonts w:ascii="Georgia" w:hAnsi="Georgia"/>
          <w:sz w:val="26"/>
          <w:szCs w:val="26"/>
        </w:rPr>
        <w:t>Аурика, родилась 05 февраля 2004</w:t>
      </w:r>
      <w:r w:rsidRPr="00371357">
        <w:rPr>
          <w:rFonts w:ascii="Georgia" w:hAnsi="Georgia"/>
          <w:sz w:val="26"/>
          <w:szCs w:val="26"/>
        </w:rPr>
        <w:t xml:space="preserve"> года.</w:t>
      </w:r>
    </w:p>
    <w:p w:rsidR="000F0099" w:rsidRPr="00371357" w:rsidRDefault="000F0099" w:rsidP="00371357">
      <w:pPr>
        <w:rPr>
          <w:rFonts w:ascii="Georgia" w:hAnsi="Georgia"/>
          <w:sz w:val="26"/>
          <w:szCs w:val="26"/>
        </w:rPr>
      </w:pPr>
      <w:r w:rsidRPr="00371357">
        <w:rPr>
          <w:rFonts w:ascii="Georgia" w:hAnsi="Georgia"/>
          <w:sz w:val="26"/>
          <w:szCs w:val="26"/>
        </w:rPr>
        <w:t>В 2009 году пошла в 1-В класс. Моим первым учителем была Киселёва Лариса Николаевна.</w:t>
      </w:r>
    </w:p>
    <w:p w:rsidR="000F0099" w:rsidRPr="00371357" w:rsidRDefault="000F0099" w:rsidP="00371357">
      <w:pPr>
        <w:rPr>
          <w:rFonts w:ascii="Georgia" w:hAnsi="Georgia"/>
          <w:sz w:val="26"/>
          <w:szCs w:val="26"/>
        </w:rPr>
      </w:pPr>
      <w:r w:rsidRPr="00371357">
        <w:rPr>
          <w:rFonts w:ascii="Georgia" w:hAnsi="Georgia"/>
          <w:sz w:val="26"/>
          <w:szCs w:val="26"/>
        </w:rPr>
        <w:t>На данный момент я обучаюсь в 10-Б классе и моим классным руководителем является Жадан Ольга Сергеевна.</w:t>
      </w:r>
    </w:p>
    <w:p w:rsidR="000F0099" w:rsidRPr="00371357" w:rsidRDefault="000F0099" w:rsidP="00371357">
      <w:pPr>
        <w:rPr>
          <w:rFonts w:ascii="Georgia" w:hAnsi="Georgia"/>
          <w:sz w:val="26"/>
          <w:szCs w:val="26"/>
        </w:rPr>
      </w:pPr>
      <w:r w:rsidRPr="00371357">
        <w:rPr>
          <w:rFonts w:ascii="Georgia" w:hAnsi="Georgia"/>
          <w:sz w:val="26"/>
          <w:szCs w:val="26"/>
        </w:rPr>
        <w:t xml:space="preserve">Я увлекаюсь творчеством. Люблю рисовать, писать стихи и прозу, заниматься музыкой. Хочу связать свою жизнь с творчеством. Победитель муниципального этапа МАН по математике. </w:t>
      </w:r>
    </w:p>
    <w:p w:rsidR="000F0099" w:rsidRPr="00371357" w:rsidRDefault="000F0099" w:rsidP="00371357">
      <w:pPr>
        <w:rPr>
          <w:rFonts w:ascii="Georgia" w:hAnsi="Georgia"/>
          <w:sz w:val="28"/>
          <w:szCs w:val="28"/>
        </w:rPr>
      </w:pPr>
      <w:r w:rsidRPr="00371357">
        <w:rPr>
          <w:rFonts w:ascii="Georgia" w:hAnsi="Georgia"/>
          <w:sz w:val="26"/>
          <w:szCs w:val="26"/>
        </w:rPr>
        <w:t xml:space="preserve">Я люблю читать и узнавать что-то новое. Это расширяет кругозор и меняет взгляд на мир. </w:t>
      </w:r>
    </w:p>
    <w:p w:rsidR="000F0099" w:rsidRDefault="000F0099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0F0099" w:rsidRDefault="000F0099" w:rsidP="00860580">
      <w:pPr>
        <w:shd w:val="clear" w:color="auto" w:fill="F7FBFA"/>
        <w:spacing w:before="100" w:beforeAutospacing="1" w:after="210" w:line="240" w:lineRule="auto"/>
        <w:ind w:left="675" w:right="750"/>
        <w:rPr>
          <w:rFonts w:ascii="Times New Roman" w:hAnsi="Times New Roman"/>
          <w:i/>
          <w:color w:val="333333"/>
          <w:sz w:val="44"/>
          <w:szCs w:val="44"/>
          <w:lang w:eastAsia="ru-RU"/>
        </w:rPr>
      </w:pPr>
    </w:p>
    <w:p w:rsidR="000F0099" w:rsidRDefault="000F0099" w:rsidP="00860580">
      <w:pPr>
        <w:shd w:val="clear" w:color="auto" w:fill="F7FBFA"/>
        <w:spacing w:before="100" w:beforeAutospacing="1" w:after="210" w:line="240" w:lineRule="auto"/>
        <w:ind w:left="675" w:right="750"/>
        <w:rPr>
          <w:rFonts w:ascii="Times New Roman" w:hAnsi="Times New Roman"/>
          <w:i/>
          <w:color w:val="333333"/>
          <w:sz w:val="44"/>
          <w:szCs w:val="44"/>
          <w:lang w:eastAsia="ru-RU"/>
        </w:rPr>
      </w:pPr>
      <w:r>
        <w:rPr>
          <w:rFonts w:ascii="Times New Roman" w:hAnsi="Times New Roman"/>
          <w:i/>
          <w:color w:val="333333"/>
          <w:sz w:val="44"/>
          <w:szCs w:val="44"/>
          <w:lang w:eastAsia="ru-RU"/>
        </w:rPr>
        <w:t xml:space="preserve">Мой девиз: </w:t>
      </w:r>
    </w:p>
    <w:p w:rsidR="000F0099" w:rsidRPr="00371357" w:rsidRDefault="000F0099" w:rsidP="00371357">
      <w:pPr>
        <w:shd w:val="clear" w:color="auto" w:fill="F7FBFA"/>
        <w:spacing w:before="100" w:beforeAutospacing="1" w:after="210" w:line="240" w:lineRule="auto"/>
        <w:ind w:left="675" w:right="750"/>
        <w:jc w:val="center"/>
        <w:rPr>
          <w:rFonts w:ascii="Times New Roman" w:hAnsi="Times New Roman"/>
          <w:b/>
          <w:i/>
          <w:color w:val="FF0000"/>
          <w:sz w:val="48"/>
          <w:szCs w:val="48"/>
          <w:lang w:eastAsia="ru-RU"/>
        </w:rPr>
      </w:pPr>
      <w:r w:rsidRPr="00371357">
        <w:rPr>
          <w:rFonts w:ascii="Times New Roman" w:hAnsi="Times New Roman"/>
          <w:b/>
          <w:i/>
          <w:color w:val="FF0000"/>
          <w:sz w:val="48"/>
          <w:szCs w:val="48"/>
          <w:lang w:eastAsia="ru-RU"/>
        </w:rPr>
        <w:t>Недостаточно просто накачать мышцы, если ты все равно не умеешь ими пользоваться.</w:t>
      </w:r>
      <w:bookmarkStart w:id="0" w:name="_GoBack"/>
      <w:bookmarkEnd w:id="0"/>
    </w:p>
    <w:sectPr w:rsidR="000F0099" w:rsidRPr="00371357" w:rsidSect="00E840B4">
      <w:pgSz w:w="11907" w:h="16839" w:code="9"/>
      <w:pgMar w:top="1134" w:right="851" w:bottom="1134" w:left="3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1C38BC"/>
    <w:multiLevelType w:val="multilevel"/>
    <w:tmpl w:val="6DB66D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840B4"/>
    <w:rsid w:val="000607CE"/>
    <w:rsid w:val="000B7A81"/>
    <w:rsid w:val="000F0099"/>
    <w:rsid w:val="00156497"/>
    <w:rsid w:val="00371357"/>
    <w:rsid w:val="003C2131"/>
    <w:rsid w:val="00480139"/>
    <w:rsid w:val="004C6656"/>
    <w:rsid w:val="00510CD3"/>
    <w:rsid w:val="00531A36"/>
    <w:rsid w:val="00860580"/>
    <w:rsid w:val="00864F63"/>
    <w:rsid w:val="00887211"/>
    <w:rsid w:val="00DB036D"/>
    <w:rsid w:val="00E840B4"/>
    <w:rsid w:val="00F608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40B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84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840B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510C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semiHidden/>
    <w:rsid w:val="00510CD3"/>
    <w:rPr>
      <w:rFonts w:cs="Times New Roman"/>
      <w:color w:val="0000FF"/>
      <w:u w:val="single"/>
    </w:rPr>
  </w:style>
  <w:style w:type="character" w:styleId="Emphasis">
    <w:name w:val="Emphasis"/>
    <w:basedOn w:val="DefaultParagraphFont"/>
    <w:uiPriority w:val="99"/>
    <w:qFormat/>
    <w:rsid w:val="00DB036D"/>
    <w:rPr>
      <w:rFonts w:cs="Times New Roman"/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9872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1</Pages>
  <Words>105</Words>
  <Characters>605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ЗАМЕСТИТЕЛЬ МИНИСТРА ОБРАЗОВАНИЯ УЧЕНИЧЕСКОГО САМОУПРАВЛЕНИЯ "СОЗВЕЗДИЕ" МОУ "Школа-гимназия №6" г</dc:title>
  <dc:subject/>
  <dc:creator>User</dc:creator>
  <cp:keywords/>
  <dc:description/>
  <cp:lastModifiedBy>User</cp:lastModifiedBy>
  <cp:revision>2</cp:revision>
  <dcterms:created xsi:type="dcterms:W3CDTF">2021-01-27T14:23:00Z</dcterms:created>
  <dcterms:modified xsi:type="dcterms:W3CDTF">2021-01-27T14:23:00Z</dcterms:modified>
</cp:coreProperties>
</file>